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Pr="001818AB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1818A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 w:rsidRPr="001818A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1818A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1818AB" w:rsidRPr="001818AB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1818A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1818AB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1818AB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1818AB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818AB" w:rsidRPr="001818AB">
        <w:rPr>
          <w:rFonts w:ascii="TH SarabunPSK" w:hAnsi="TH SarabunPSK" w:cs="TH SarabunPSK"/>
          <w:b/>
          <w:bCs/>
          <w:sz w:val="30"/>
          <w:szCs w:val="30"/>
        </w:rPr>
        <w:t>5</w:t>
      </w:r>
      <w:r w:rsidR="00776949" w:rsidRPr="001818AB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1818AB" w:rsidRPr="001818AB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>ระดับความสำเร็จของการจัดทำมาตรฐานคุณวุฒิสาขา/สาขาวิชาที่ดำเนินการแล้วเสร็จและ</w:t>
      </w:r>
      <w:r w:rsidR="001818AB" w:rsidRPr="001818A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:rsidR="001818AB" w:rsidRPr="001818AB" w:rsidRDefault="001818AB" w:rsidP="001818AB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FF0000"/>
          <w:sz w:val="30"/>
          <w:szCs w:val="30"/>
        </w:rPr>
      </w:pPr>
      <w:r w:rsidRPr="001818A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ab/>
      </w:r>
      <w:r w:rsidRPr="001818A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ab/>
      </w:r>
      <w:r w:rsidRPr="001818A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ab/>
      </w:r>
      <w:r w:rsidRPr="001818AB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>ได้รับความเห็นชอบจากคณะกรรมการการอุดมศึกษา</w:t>
      </w:r>
    </w:p>
    <w:p w:rsidR="005374C4" w:rsidRPr="001818AB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1818A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1818A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1818A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F6A8C" w:rsidRPr="001818A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1818AB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1818A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1818AB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1818A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F6A8C" w:rsidRPr="001818A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8022C9" w:rsidRPr="001818A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8160C" w:rsidRPr="00D06A65" w:rsidRDefault="00C54E4A" w:rsidP="00D06A65">
      <w:pPr>
        <w:pStyle w:val="FootnoteText"/>
        <w:jc w:val="thaiDistribute"/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D06A65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06A6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692FBD">
      <w:pPr>
        <w:pStyle w:val="FootnoteText"/>
        <w:spacing w:before="24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933"/>
      </w:tblGrid>
      <w:tr w:rsidR="005374C4" w:rsidRPr="00932AC9" w:rsidTr="00CA3BE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1818A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1818A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CA3BE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1818AB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รับความเห็นชอบจากคณะกรรมการดำเนินการจ้างและตรวจรับงาน/กรรมการกลั่นกรองมาตรฐานคุณวุฒิที่เกี่ยวข้อง อย่างน้อย 2 สาขา</w:t>
            </w:r>
          </w:p>
        </w:tc>
      </w:tr>
      <w:tr w:rsidR="00376665" w:rsidRPr="00932AC9" w:rsidTr="00CA3BE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1818AB" w:rsidP="001818AB">
            <w:pPr>
              <w:tabs>
                <w:tab w:val="left" w:pos="1440"/>
              </w:tabs>
              <w:ind w:left="-68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ได้รับความเห็นชอบจากคณะอนุกรรมการด้านมาตรฐานการอุดมศึกษา อย่างน้อย 2 สาขา</w:t>
            </w:r>
          </w:p>
        </w:tc>
      </w:tr>
      <w:tr w:rsidR="00376665" w:rsidRPr="00932AC9" w:rsidTr="00CA3BE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1818AB" w:rsidP="001818AB">
            <w:pPr>
              <w:tabs>
                <w:tab w:val="left" w:pos="1440"/>
              </w:tabs>
              <w:ind w:left="-68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ได้รับความเห็นชอบจากคณะกรรมการการอุดมศึกษา 1 สาขา</w:t>
            </w:r>
          </w:p>
        </w:tc>
      </w:tr>
      <w:tr w:rsidR="00376665" w:rsidRPr="00932AC9" w:rsidTr="00CA3BE6">
        <w:trPr>
          <w:trHeight w:val="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1818AB" w:rsidP="001818AB">
            <w:pPr>
              <w:tabs>
                <w:tab w:val="left" w:pos="1440"/>
              </w:tabs>
              <w:ind w:left="-68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ได้รับความเห็นชอบจากคณะกรรมการการอุดมศึกษา 2 สาขา</w:t>
            </w:r>
          </w:p>
        </w:tc>
      </w:tr>
      <w:tr w:rsidR="00376665" w:rsidRPr="00932AC9" w:rsidTr="00CA3BE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818AB" w:rsidRDefault="001818AB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z w:val="30"/>
                <w:szCs w:val="30"/>
                <w:u w:val="single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ได้รับความเห็นชอบจากคณะกรรมการการอุดมศึกษา 3 สาขา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1818A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1818A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1818A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818A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1818AB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1818AB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1818AB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A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1818AB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A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1818AB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A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1818AB" w:rsidRPr="001818AB" w:rsidRDefault="001818AB" w:rsidP="001818AB">
            <w:pPr>
              <w:pBdr>
                <w:top w:val="single" w:sz="4" w:space="1" w:color="auto"/>
              </w:pBdr>
              <w:ind w:hanging="22"/>
              <w:jc w:val="thaiDistribute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ความสำเร็จของการจัดทำมาตรฐานคุณวุฒิสาขา/สาขาวิชาที่ดำเนินการแล้วเสร็จและได้รับความเห็นชอบจากคณะกรรมการการอุดมศึกษา</w:t>
            </w:r>
          </w:p>
        </w:tc>
        <w:tc>
          <w:tcPr>
            <w:tcW w:w="1330" w:type="dxa"/>
          </w:tcPr>
          <w:p w:rsidR="00376665" w:rsidRPr="001818AB" w:rsidRDefault="00FF6A8C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8AB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1818AB" w:rsidRDefault="001818AB" w:rsidP="00FF6A8C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376665" w:rsidRPr="001818AB" w:rsidRDefault="001818AB" w:rsidP="00FF6A8C">
            <w:pPr>
              <w:jc w:val="center"/>
              <w:rPr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376665" w:rsidRPr="001818AB" w:rsidRDefault="001818AB" w:rsidP="00FF6A8C">
            <w:pPr>
              <w:jc w:val="center"/>
              <w:rPr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FF6A8C" w:rsidRPr="00932AC9" w:rsidRDefault="00FF6A8C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FF6A8C" w:rsidRDefault="00FF6A8C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FF6A8C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095820" w:rsidRPr="00D06A65" w:rsidRDefault="00B3100A" w:rsidP="00D06A6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 w:hint="cs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FF6A8C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bookmarkStart w:id="0" w:name="_GoBack"/>
      <w:bookmarkEnd w:id="0"/>
    </w:p>
    <w:sectPr w:rsidR="00095820" w:rsidRPr="00D06A65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A72" w:rsidRDefault="00910A72" w:rsidP="007C7324">
      <w:r>
        <w:separator/>
      </w:r>
    </w:p>
  </w:endnote>
  <w:endnote w:type="continuationSeparator" w:id="0">
    <w:p w:rsidR="00910A72" w:rsidRDefault="00910A7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A72" w:rsidRDefault="00910A72" w:rsidP="007C7324">
      <w:r>
        <w:separator/>
      </w:r>
    </w:p>
  </w:footnote>
  <w:footnote w:type="continuationSeparator" w:id="0">
    <w:p w:rsidR="00910A72" w:rsidRDefault="00910A7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A83D5C" w:rsidP="00EE2C1F">
    <w:pPr>
      <w:pStyle w:val="Header"/>
    </w:pPr>
    <w:r w:rsidRPr="00A83D5C">
      <w:rPr>
        <w:rFonts w:ascii="Tahoma" w:eastAsia="Calibri" w:hAnsi="Tahoma" w:cs="Tahoma"/>
        <w:noProof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D84722" wp14:editId="7CF9392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33490" cy="457200"/>
              <wp:effectExtent l="0" t="0" r="10160" b="0"/>
              <wp:wrapNone/>
              <wp:docPr id="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3D5C" w:rsidRDefault="00A83D5C" w:rsidP="00A83D5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      </w:r>
                          </w:p>
                          <w:p w:rsidR="00A83D5C" w:rsidRDefault="00A83D5C" w:rsidP="00A83D5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D84722" id="Group 1" o:spid="_x0000_s1026" style="position:absolute;margin-left:0;margin-top:0;width:498.7pt;height:36pt;z-index:251659264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A83D5C" w:rsidRDefault="00A83D5C" w:rsidP="00A83D5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</w:r>
                    </w:p>
                    <w:p w:rsidR="00A83D5C" w:rsidRDefault="00A83D5C" w:rsidP="00A83D5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818AB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94B58"/>
    <w:rsid w:val="004A61EA"/>
    <w:rsid w:val="004D5579"/>
    <w:rsid w:val="004E5483"/>
    <w:rsid w:val="0051089E"/>
    <w:rsid w:val="005223A2"/>
    <w:rsid w:val="005374C4"/>
    <w:rsid w:val="00567082"/>
    <w:rsid w:val="00632D81"/>
    <w:rsid w:val="00692FBD"/>
    <w:rsid w:val="006A1F9F"/>
    <w:rsid w:val="006A4C41"/>
    <w:rsid w:val="007105A3"/>
    <w:rsid w:val="00776949"/>
    <w:rsid w:val="007A0E9D"/>
    <w:rsid w:val="007A12A4"/>
    <w:rsid w:val="007C7324"/>
    <w:rsid w:val="007E1078"/>
    <w:rsid w:val="008022C9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10A72"/>
    <w:rsid w:val="00932AC9"/>
    <w:rsid w:val="009679B4"/>
    <w:rsid w:val="009926AE"/>
    <w:rsid w:val="009E6CB7"/>
    <w:rsid w:val="009E7232"/>
    <w:rsid w:val="00A12D0E"/>
    <w:rsid w:val="00A131DA"/>
    <w:rsid w:val="00A27710"/>
    <w:rsid w:val="00A36517"/>
    <w:rsid w:val="00A76D10"/>
    <w:rsid w:val="00A83D5C"/>
    <w:rsid w:val="00A85442"/>
    <w:rsid w:val="00AF19F0"/>
    <w:rsid w:val="00B3100A"/>
    <w:rsid w:val="00B423C7"/>
    <w:rsid w:val="00BA6F4E"/>
    <w:rsid w:val="00BD1ED1"/>
    <w:rsid w:val="00BD5C25"/>
    <w:rsid w:val="00C216F2"/>
    <w:rsid w:val="00C50638"/>
    <w:rsid w:val="00C54E4A"/>
    <w:rsid w:val="00C8160C"/>
    <w:rsid w:val="00C95B8C"/>
    <w:rsid w:val="00CA3BE6"/>
    <w:rsid w:val="00CA68CA"/>
    <w:rsid w:val="00D06A65"/>
    <w:rsid w:val="00D179DA"/>
    <w:rsid w:val="00D35FF2"/>
    <w:rsid w:val="00DD56EA"/>
    <w:rsid w:val="00E473C4"/>
    <w:rsid w:val="00EA352E"/>
    <w:rsid w:val="00EE2C1F"/>
    <w:rsid w:val="00F31579"/>
    <w:rsid w:val="00F97B41"/>
    <w:rsid w:val="00FA729F"/>
    <w:rsid w:val="00FD4EED"/>
    <w:rsid w:val="00FF3A4F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3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3E423-D856-4E35-BB7C-4EA438A1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12</cp:revision>
  <cp:lastPrinted>2013-03-01T03:26:00Z</cp:lastPrinted>
  <dcterms:created xsi:type="dcterms:W3CDTF">2017-11-30T04:47:00Z</dcterms:created>
  <dcterms:modified xsi:type="dcterms:W3CDTF">2018-02-01T10:16:00Z</dcterms:modified>
</cp:coreProperties>
</file>